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F9F2B" w14:textId="77777777" w:rsidR="007731A4" w:rsidRDefault="007731A4" w:rsidP="00773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MEDELEY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d.ca.1479)</w:t>
      </w:r>
    </w:p>
    <w:p w14:paraId="7779F116" w14:textId="77777777" w:rsidR="007731A4" w:rsidRDefault="007731A4" w:rsidP="007731A4">
      <w:pPr>
        <w:pStyle w:val="NoSpacing"/>
        <w:rPr>
          <w:rFonts w:cs="Times New Roman"/>
          <w:szCs w:val="24"/>
        </w:rPr>
      </w:pPr>
    </w:p>
    <w:p w14:paraId="1C22C93D" w14:textId="77777777" w:rsidR="007731A4" w:rsidRDefault="007731A4" w:rsidP="007731A4">
      <w:pPr>
        <w:pStyle w:val="NoSpacing"/>
        <w:rPr>
          <w:rFonts w:cs="Times New Roman"/>
          <w:szCs w:val="24"/>
        </w:rPr>
      </w:pPr>
    </w:p>
    <w:p w14:paraId="7D8EE087" w14:textId="77777777" w:rsidR="007731A4" w:rsidRDefault="007731A4" w:rsidP="00773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</w:t>
      </w: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Nottinghamshire</w:t>
      </w:r>
    </w:p>
    <w:p w14:paraId="6D48A429" w14:textId="77777777" w:rsidR="007731A4" w:rsidRDefault="007731A4" w:rsidP="00773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Derbyshire.     (C.F.R. 1471-85 p.173)</w:t>
      </w:r>
    </w:p>
    <w:p w14:paraId="16CEA252" w14:textId="77777777" w:rsidR="007731A4" w:rsidRDefault="007731A4" w:rsidP="007731A4">
      <w:pPr>
        <w:pStyle w:val="NoSpacing"/>
        <w:rPr>
          <w:rFonts w:cs="Times New Roman"/>
          <w:szCs w:val="24"/>
        </w:rPr>
      </w:pPr>
    </w:p>
    <w:p w14:paraId="1035ED26" w14:textId="77777777" w:rsidR="007731A4" w:rsidRDefault="007731A4" w:rsidP="007731A4">
      <w:pPr>
        <w:pStyle w:val="NoSpacing"/>
        <w:rPr>
          <w:rFonts w:cs="Times New Roman"/>
          <w:szCs w:val="24"/>
        </w:rPr>
      </w:pPr>
    </w:p>
    <w:p w14:paraId="7FD7779C" w14:textId="77777777" w:rsidR="007731A4" w:rsidRDefault="007731A4" w:rsidP="007731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2023</w:t>
      </w:r>
    </w:p>
    <w:p w14:paraId="05B33F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AB4F" w14:textId="77777777" w:rsidR="007731A4" w:rsidRDefault="007731A4" w:rsidP="009139A6">
      <w:r>
        <w:separator/>
      </w:r>
    </w:p>
  </w:endnote>
  <w:endnote w:type="continuationSeparator" w:id="0">
    <w:p w14:paraId="5EF5C888" w14:textId="77777777" w:rsidR="007731A4" w:rsidRDefault="007731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4E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6B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0A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AEBD" w14:textId="77777777" w:rsidR="007731A4" w:rsidRDefault="007731A4" w:rsidP="009139A6">
      <w:r>
        <w:separator/>
      </w:r>
    </w:p>
  </w:footnote>
  <w:footnote w:type="continuationSeparator" w:id="0">
    <w:p w14:paraId="30136C8A" w14:textId="77777777" w:rsidR="007731A4" w:rsidRDefault="007731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7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87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13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A4"/>
    <w:rsid w:val="000666E0"/>
    <w:rsid w:val="002510B7"/>
    <w:rsid w:val="005C130B"/>
    <w:rsid w:val="007731A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38AB4"/>
  <w15:chartTrackingRefBased/>
  <w15:docId w15:val="{C0EFD3C7-45DD-4ABF-BA3E-483AF8F5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2023-11-14T16:56:00Z</dcterms:created>
  <dcterms:modified xsi:type="dcterms:W3CDTF">2023-11-14T16:56:00Z</dcterms:modified>
</cp:coreProperties>
</file>